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56" w:rsidRPr="00CF0D56" w:rsidRDefault="00CF0D56">
      <w:pPr>
        <w:rPr>
          <w:b/>
        </w:rPr>
      </w:pPr>
      <w:r w:rsidRPr="00CF0D56">
        <w:rPr>
          <w:b/>
        </w:rPr>
        <w:t xml:space="preserve">Nog te doen </w:t>
      </w:r>
      <w:r>
        <w:rPr>
          <w:b/>
        </w:rPr>
        <w:t>/aandachtspunt</w:t>
      </w:r>
    </w:p>
    <w:p w:rsidR="00CF0D56" w:rsidRDefault="00CF0D56"/>
    <w:p w:rsidR="008D2660" w:rsidRDefault="00CF0D56">
      <w:r>
        <w:t>Opnemen:  algehele omschrijving vanuit PVE overnemen om welke onderdelen het gaat.</w:t>
      </w:r>
    </w:p>
    <w:p w:rsidR="00CF0D56" w:rsidRDefault="00CF0D56"/>
    <w:p w:rsidR="00CF0D56" w:rsidRDefault="00CF0D56">
      <w:r>
        <w:t xml:space="preserve">Overnemen nadat </w:t>
      </w:r>
      <w:bookmarkStart w:id="0" w:name="_GoBack"/>
      <w:bookmarkEnd w:id="0"/>
      <w:r>
        <w:t>deze daar zijn vastgesteld</w:t>
      </w:r>
    </w:p>
    <w:sectPr w:rsidR="00CF0D56" w:rsidSect="00CF0D56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56"/>
    <w:rsid w:val="000F6AE8"/>
    <w:rsid w:val="00413564"/>
    <w:rsid w:val="008D2660"/>
    <w:rsid w:val="00BE380F"/>
    <w:rsid w:val="00CF0D56"/>
    <w:rsid w:val="00D5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864603DD.dotm</Template>
  <TotalTime>6</TotalTime>
  <Pages>1</Pages>
  <Words>23</Words>
  <Characters>132</Characters>
  <Application>Microsoft Office Word</Application>
  <DocSecurity>0</DocSecurity>
  <Lines>1</Lines>
  <Paragraphs>1</Paragraphs>
  <ScaleCrop>false</ScaleCrop>
  <Company>Gemeente Den haag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1</cp:revision>
  <dcterms:created xsi:type="dcterms:W3CDTF">2019-10-10T06:17:00Z</dcterms:created>
  <dcterms:modified xsi:type="dcterms:W3CDTF">2019-10-10T06:23:00Z</dcterms:modified>
</cp:coreProperties>
</file>